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个人藿香任务完成，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80%以上不扣分，80%以下，少一个百分点扣1分。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片区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8次以上，少一次扣1人。5次以上不得分。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78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>考评人（店长）：</w:t>
      </w:r>
      <w:r>
        <w:rPr>
          <w:rFonts w:hint="eastAsia"/>
          <w:lang w:eastAsia="zh-CN"/>
        </w:rPr>
        <w:t>向海英</w:t>
      </w:r>
      <w:r>
        <w:t xml:space="preserve">  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吴钰妹</w:t>
      </w:r>
    </w:p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0D322B85"/>
    <w:rsid w:val="14396991"/>
    <w:rsid w:val="151514F8"/>
    <w:rsid w:val="154410F5"/>
    <w:rsid w:val="18CB371B"/>
    <w:rsid w:val="198310E9"/>
    <w:rsid w:val="1B875F8A"/>
    <w:rsid w:val="1C2D15AF"/>
    <w:rsid w:val="1EF94F45"/>
    <w:rsid w:val="1F95732D"/>
    <w:rsid w:val="1FEC634B"/>
    <w:rsid w:val="27765CCC"/>
    <w:rsid w:val="2C177531"/>
    <w:rsid w:val="2C98127D"/>
    <w:rsid w:val="324D55CC"/>
    <w:rsid w:val="32B02F16"/>
    <w:rsid w:val="336377E4"/>
    <w:rsid w:val="34A60241"/>
    <w:rsid w:val="34C04E04"/>
    <w:rsid w:val="3A1B1764"/>
    <w:rsid w:val="3B576762"/>
    <w:rsid w:val="43B15793"/>
    <w:rsid w:val="44425A58"/>
    <w:rsid w:val="44ED6815"/>
    <w:rsid w:val="46EC63E9"/>
    <w:rsid w:val="4D7E315B"/>
    <w:rsid w:val="4EA43708"/>
    <w:rsid w:val="51BB11A6"/>
    <w:rsid w:val="533A5A7C"/>
    <w:rsid w:val="57767DFB"/>
    <w:rsid w:val="5A880F68"/>
    <w:rsid w:val="5D324B77"/>
    <w:rsid w:val="5EF9133E"/>
    <w:rsid w:val="63E86945"/>
    <w:rsid w:val="687338BB"/>
    <w:rsid w:val="68A06603"/>
    <w:rsid w:val="6AA53ED6"/>
    <w:rsid w:val="6CFE78DF"/>
    <w:rsid w:val="6E697271"/>
    <w:rsid w:val="6FCA1077"/>
    <w:rsid w:val="70390867"/>
    <w:rsid w:val="7506588C"/>
    <w:rsid w:val="78CB5B57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2017-07-23T12:24:49Z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